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Leeds South West and Morley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Leeds South West and Morley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Leeds South West and Morley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Leeds South West and Morley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Leeds South West and Morley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Leeds South West and Morley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Leeds South West and Morley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Leeds South West and Morley is estimated to be </w:t>
      </w:r>
      <w:r w:rsidRPr="00773DF7">
        <w:rPr>
          <w:rFonts w:ascii="Libre Franklin Light" w:eastAsia="Times New Roman" w:hAnsi="Libre Franklin Light" w:cs="Calibri Light"/>
          <w:b/>
          <w:bCs/>
          <w:color w:val="C45911" w:themeColor="accent2" w:themeShade="BF"/>
        </w:rPr>
        <w:t xml:space="preserve">£1,727,603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Leeds South West and Morley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Leeds South West and Morley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Leeds South West and Morley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Leeds South West and Morley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eeds South West and Mor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Leeds South West and Morley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eeds South West and Mor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Leeds South West and Morley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Leeds South West and Morley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eeds South West and Mor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Leeds South West and Morley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17.9%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Leeds South West and Morley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Leeds South West and Morley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Leeds South West and Morley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Leeds South West and Morley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Leeds South West and Morley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£1,727,603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Leeds South West and Morley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£28,140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£581,947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£41,689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£11,725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£21,496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£1,042,606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£1,727,603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Leeds South West and Morley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Leeds South West and Morley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South West and Morley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South West and Morley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South West and Morley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South West and Morley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Leeds South West and Morley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Leeds South West and Morley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Leeds South West and Morley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Leeds South West and Morley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Leeds South West and Morley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Leeds South West and Morley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7E851F7-CA12-4158-9B08-BF2B3F45FA7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